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1BE10" w14:textId="7E735349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MYRFIELD</w:t>
      </w:r>
      <w:r>
        <w:rPr>
          <w:rFonts w:cs="Times New Roman"/>
          <w:szCs w:val="24"/>
          <w:lang w:val="en-GB"/>
        </w:rPr>
        <w:t xml:space="preserve">         </w:t>
      </w:r>
      <w:r w:rsidR="00F77111">
        <w:rPr>
          <w:rFonts w:cs="Times New Roman"/>
          <w:szCs w:val="24"/>
          <w:lang w:val="en-GB"/>
        </w:rPr>
        <w:t>(</w:t>
      </w:r>
      <w:r>
        <w:rPr>
          <w:rFonts w:cs="Times New Roman"/>
          <w:szCs w:val="24"/>
          <w:lang w:val="en-GB"/>
        </w:rPr>
        <w:t>fl.1473)</w:t>
      </w:r>
    </w:p>
    <w:p w14:paraId="1C254415" w14:textId="77777777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Parson of Staveley.</w:t>
      </w:r>
    </w:p>
    <w:p w14:paraId="5CB18C0E" w14:textId="77777777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</w:p>
    <w:p w14:paraId="2256D84B" w14:textId="77777777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</w:p>
    <w:p w14:paraId="78B47B9A" w14:textId="77777777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>John Shirburn, junior, of York, bowyer(q.v.), brought a plaint of debt</w:t>
      </w:r>
    </w:p>
    <w:p w14:paraId="3EF6B24A" w14:textId="77777777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against him.</w:t>
      </w:r>
    </w:p>
    <w:p w14:paraId="192297BA" w14:textId="77777777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3E319E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F23820D" w14:textId="77777777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</w:p>
    <w:p w14:paraId="70411180" w14:textId="77777777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</w:p>
    <w:p w14:paraId="0B49411B" w14:textId="77777777" w:rsidR="001F0019" w:rsidRDefault="001F0019" w:rsidP="001F0019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06 March 2025</w:t>
      </w:r>
      <w:r>
        <w:rPr>
          <w:rFonts w:cs="Times New Roman"/>
          <w:szCs w:val="24"/>
          <w:lang w:val="en-GB"/>
        </w:rPr>
        <w:fldChar w:fldCharType="end"/>
      </w:r>
    </w:p>
    <w:p w14:paraId="02F0CB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2FD0" w14:textId="77777777" w:rsidR="001F0019" w:rsidRDefault="001F0019" w:rsidP="009139A6">
      <w:r>
        <w:separator/>
      </w:r>
    </w:p>
  </w:endnote>
  <w:endnote w:type="continuationSeparator" w:id="0">
    <w:p w14:paraId="6F6461FF" w14:textId="77777777" w:rsidR="001F0019" w:rsidRDefault="001F00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4D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5E8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256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55445" w14:textId="77777777" w:rsidR="001F0019" w:rsidRDefault="001F0019" w:rsidP="009139A6">
      <w:r>
        <w:separator/>
      </w:r>
    </w:p>
  </w:footnote>
  <w:footnote w:type="continuationSeparator" w:id="0">
    <w:p w14:paraId="3A495B52" w14:textId="77777777" w:rsidR="001F0019" w:rsidRDefault="001F00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2C0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E0E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F2D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019"/>
    <w:rsid w:val="000666E0"/>
    <w:rsid w:val="00163462"/>
    <w:rsid w:val="001F001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6C2B7"/>
  <w15:chartTrackingRefBased/>
  <w15:docId w15:val="{067D0250-48B2-4615-8919-16935969C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00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2025-03-06T21:18:00Z</dcterms:created>
  <dcterms:modified xsi:type="dcterms:W3CDTF">2025-03-06T21:25:00Z</dcterms:modified>
</cp:coreProperties>
</file>